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C2A0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PLEYLEY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CC4286C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FAF32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00E3A9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352AA3B6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Shropshire, except</w:t>
      </w:r>
    </w:p>
    <w:p w14:paraId="3FD74460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Shrewsbury.</w:t>
      </w:r>
    </w:p>
    <w:p w14:paraId="4066E6C0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46AF1F5A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52A419" w14:textId="77777777" w:rsidR="003634F4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E3C35" w14:textId="77777777" w:rsidR="003634F4" w:rsidRPr="00680D2B" w:rsidRDefault="003634F4" w:rsidP="0036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4F30BA06" w14:textId="48089106" w:rsidR="00BA00AB" w:rsidRPr="003634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634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1828" w14:textId="77777777" w:rsidR="003634F4" w:rsidRDefault="003634F4" w:rsidP="009139A6">
      <w:r>
        <w:separator/>
      </w:r>
    </w:p>
  </w:endnote>
  <w:endnote w:type="continuationSeparator" w:id="0">
    <w:p w14:paraId="2BC387AF" w14:textId="77777777" w:rsidR="003634F4" w:rsidRDefault="003634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DE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1C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4A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67D3" w14:textId="77777777" w:rsidR="003634F4" w:rsidRDefault="003634F4" w:rsidP="009139A6">
      <w:r>
        <w:separator/>
      </w:r>
    </w:p>
  </w:footnote>
  <w:footnote w:type="continuationSeparator" w:id="0">
    <w:p w14:paraId="5C6D01FB" w14:textId="77777777" w:rsidR="003634F4" w:rsidRDefault="003634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C8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A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BA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4F4"/>
    <w:rsid w:val="000666E0"/>
    <w:rsid w:val="002510B7"/>
    <w:rsid w:val="003634F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0181D"/>
  <w15:chartTrackingRefBased/>
  <w15:docId w15:val="{21608660-52BF-4FBC-B6DF-8760C678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2021-05-03T19:36:00Z</dcterms:created>
  <dcterms:modified xsi:type="dcterms:W3CDTF">2021-05-03T19:43:00Z</dcterms:modified>
</cp:coreProperties>
</file>